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38" w:rsidRDefault="00A17C38" w:rsidP="00A17C38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其他会议监督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A17C3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A17C3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17C3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出席会议人员身份证明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17C3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公司章程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17C38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A17C38" w:rsidRDefault="00A17C38" w:rsidP="00C46CC4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A17C38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A17C38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A17C38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A17C38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C38" w:rsidRDefault="00A17C38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A17C38" w:rsidRDefault="00A17C38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A17C38" w:rsidRPr="008017E2" w:rsidRDefault="00A17C38" w:rsidP="00A170BC">
      <w:pPr>
        <w:rPr>
          <w:rFonts w:cs="Times New Roman"/>
        </w:rPr>
      </w:pPr>
    </w:p>
    <w:p w:rsidR="00A17C38" w:rsidRPr="00A170BC" w:rsidRDefault="00A17C38">
      <w:pPr>
        <w:rPr>
          <w:rFonts w:cs="Times New Roman"/>
        </w:rPr>
      </w:pPr>
    </w:p>
    <w:sectPr w:rsidR="00A17C38" w:rsidRPr="00A170BC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C38" w:rsidRDefault="00A17C38" w:rsidP="00A170B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17C38" w:rsidRDefault="00A17C38" w:rsidP="00A170B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C38" w:rsidRDefault="00A17C38" w:rsidP="00A170B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17C38" w:rsidRDefault="00A17C38" w:rsidP="00A170B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F2C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3F2C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49C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44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8A7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0D03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3B96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0C44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58EF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525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17E2"/>
    <w:rsid w:val="0080273D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0BC"/>
    <w:rsid w:val="00A17687"/>
    <w:rsid w:val="00A17C38"/>
    <w:rsid w:val="00A22F43"/>
    <w:rsid w:val="00A239FE"/>
    <w:rsid w:val="00A24C21"/>
    <w:rsid w:val="00A272AB"/>
    <w:rsid w:val="00A27B55"/>
    <w:rsid w:val="00A302B6"/>
    <w:rsid w:val="00A308A0"/>
    <w:rsid w:val="00A33020"/>
    <w:rsid w:val="00A3334D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5A00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46CC4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4D08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0BC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170B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170BC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170BC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170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92</Words>
  <Characters>526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2018-07-21T11:50:00Z</dcterms:created>
  <dcterms:modified xsi:type="dcterms:W3CDTF">2018-08-04T07:11:00Z</dcterms:modified>
</cp:coreProperties>
</file>